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27314" w14:textId="77777777" w:rsidR="001215BB" w:rsidRDefault="001215BB" w:rsidP="001215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SPYSER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18558189" w14:textId="77777777" w:rsidR="001215BB" w:rsidRDefault="001215BB" w:rsidP="001215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Burford,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357323F" w14:textId="77777777" w:rsidR="001215BB" w:rsidRDefault="001215BB" w:rsidP="001215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2F6DAE" w14:textId="77777777" w:rsidR="001215BB" w:rsidRDefault="001215BB" w:rsidP="001215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8FA166" w14:textId="77777777" w:rsidR="001215BB" w:rsidRDefault="001215BB" w:rsidP="001215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 tax of a </w:t>
      </w:r>
      <w:proofErr w:type="gramStart"/>
      <w:r>
        <w:rPr>
          <w:rFonts w:ascii="Times New Roman" w:hAnsi="Times New Roman" w:cs="Times New Roman"/>
          <w:sz w:val="24"/>
          <w:szCs w:val="24"/>
        </w:rPr>
        <w:t>fifteenth</w:t>
      </w:r>
      <w:proofErr w:type="gramEnd"/>
    </w:p>
    <w:p w14:paraId="7A2FA330" w14:textId="77777777" w:rsidR="001215BB" w:rsidRDefault="001215BB" w:rsidP="001215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a tenth granted to the King at the last Parliament.</w:t>
      </w:r>
    </w:p>
    <w:p w14:paraId="1094602D" w14:textId="77777777" w:rsidR="001215BB" w:rsidRDefault="001215BB" w:rsidP="001215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pp.186-7)</w:t>
      </w:r>
    </w:p>
    <w:p w14:paraId="273A5C04" w14:textId="77777777" w:rsidR="001215BB" w:rsidRDefault="001215BB" w:rsidP="001215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E8CBBD" w14:textId="77777777" w:rsidR="001215BB" w:rsidRDefault="001215BB" w:rsidP="001215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DCD3AB" w14:textId="77777777" w:rsidR="001215BB" w:rsidRDefault="001215BB" w:rsidP="001215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 2021</w:t>
      </w:r>
    </w:p>
    <w:p w14:paraId="69205CC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509F1" w14:textId="77777777" w:rsidR="001215BB" w:rsidRDefault="001215BB" w:rsidP="009139A6">
      <w:r>
        <w:separator/>
      </w:r>
    </w:p>
  </w:endnote>
  <w:endnote w:type="continuationSeparator" w:id="0">
    <w:p w14:paraId="2F6C4732" w14:textId="77777777" w:rsidR="001215BB" w:rsidRDefault="001215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45C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9B4B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9B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419DC" w14:textId="77777777" w:rsidR="001215BB" w:rsidRDefault="001215BB" w:rsidP="009139A6">
      <w:r>
        <w:separator/>
      </w:r>
    </w:p>
  </w:footnote>
  <w:footnote w:type="continuationSeparator" w:id="0">
    <w:p w14:paraId="549E1D0E" w14:textId="77777777" w:rsidR="001215BB" w:rsidRDefault="001215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BB1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4D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7F3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5BB"/>
    <w:rsid w:val="000666E0"/>
    <w:rsid w:val="001215B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E713F"/>
  <w15:chartTrackingRefBased/>
  <w15:docId w15:val="{EA63FC2C-938E-42BC-B5AF-6C3AC1D82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2021-05-23T20:42:00Z</dcterms:created>
  <dcterms:modified xsi:type="dcterms:W3CDTF">2021-05-23T20:43:00Z</dcterms:modified>
</cp:coreProperties>
</file>